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F65DA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C6331FD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818FEC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7B48D8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 </w:t>
      </w:r>
    </w:p>
    <w:p w14:paraId="69A666D3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Bristol and in all adjacent ports and places</w:t>
      </w:r>
    </w:p>
    <w:p w14:paraId="2FC39D1F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p.86)</w:t>
      </w:r>
    </w:p>
    <w:p w14:paraId="7E6F7A63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B716C9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F1E95F" w14:textId="77777777" w:rsidR="007E525D" w:rsidRDefault="007E525D" w:rsidP="007E52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2021</w:t>
      </w:r>
    </w:p>
    <w:p w14:paraId="659305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127D" w14:textId="77777777" w:rsidR="007E525D" w:rsidRDefault="007E525D" w:rsidP="009139A6">
      <w:r>
        <w:separator/>
      </w:r>
    </w:p>
  </w:endnote>
  <w:endnote w:type="continuationSeparator" w:id="0">
    <w:p w14:paraId="7BC99E5B" w14:textId="77777777" w:rsidR="007E525D" w:rsidRDefault="007E52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2E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F7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AA4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68FA7" w14:textId="77777777" w:rsidR="007E525D" w:rsidRDefault="007E525D" w:rsidP="009139A6">
      <w:r>
        <w:separator/>
      </w:r>
    </w:p>
  </w:footnote>
  <w:footnote w:type="continuationSeparator" w:id="0">
    <w:p w14:paraId="326307AC" w14:textId="77777777" w:rsidR="007E525D" w:rsidRDefault="007E52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A8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6B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2A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5D"/>
    <w:rsid w:val="000666E0"/>
    <w:rsid w:val="002510B7"/>
    <w:rsid w:val="005C130B"/>
    <w:rsid w:val="007E525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EADE"/>
  <w15:chartTrackingRefBased/>
  <w15:docId w15:val="{2ECCB626-92CA-4821-89D0-3976D3C0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2022-01-13T20:45:00Z</dcterms:created>
  <dcterms:modified xsi:type="dcterms:W3CDTF">2022-01-13T20:45:00Z</dcterms:modified>
</cp:coreProperties>
</file>